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97352" w14:textId="77777777" w:rsidR="002D2518" w:rsidRDefault="002D2518" w:rsidP="002D2518">
      <w:pPr>
        <w:pStyle w:val="NoSpacing"/>
      </w:pPr>
      <w:r>
        <w:rPr>
          <w:u w:val="single"/>
        </w:rPr>
        <w:t>Nicholas LEGAT</w:t>
      </w:r>
      <w:r>
        <w:t xml:space="preserve">       (fl.1483)</w:t>
      </w:r>
    </w:p>
    <w:p w14:paraId="0EFA0575" w14:textId="77777777" w:rsidR="002D2518" w:rsidRDefault="002D2518" w:rsidP="002D2518">
      <w:pPr>
        <w:pStyle w:val="NoSpacing"/>
      </w:pPr>
      <w:r>
        <w:t xml:space="preserve">of Bury </w:t>
      </w:r>
      <w:proofErr w:type="spellStart"/>
      <w:proofErr w:type="gramStart"/>
      <w:r>
        <w:t>St.Edmunds</w:t>
      </w:r>
      <w:proofErr w:type="spellEnd"/>
      <w:proofErr w:type="gramEnd"/>
      <w:r>
        <w:t>.  Yeoman.</w:t>
      </w:r>
    </w:p>
    <w:p w14:paraId="28B005DD" w14:textId="77777777" w:rsidR="002D2518" w:rsidRDefault="002D2518" w:rsidP="002D2518">
      <w:pPr>
        <w:pStyle w:val="NoSpacing"/>
      </w:pPr>
    </w:p>
    <w:p w14:paraId="03DDB725" w14:textId="77777777" w:rsidR="002D2518" w:rsidRDefault="002D2518" w:rsidP="002D2518">
      <w:pPr>
        <w:pStyle w:val="NoSpacing"/>
      </w:pPr>
    </w:p>
    <w:p w14:paraId="6BC7C155" w14:textId="77777777" w:rsidR="002D2518" w:rsidRDefault="002D2518" w:rsidP="002D2518">
      <w:pPr>
        <w:pStyle w:val="NoSpacing"/>
      </w:pPr>
      <w:r>
        <w:tab/>
        <w:t>1483</w:t>
      </w:r>
      <w:r>
        <w:tab/>
        <w:t>Thomas Jermyn(q.v.) brought a plaint of debt against him, John Carte of</w:t>
      </w:r>
    </w:p>
    <w:p w14:paraId="6950D13D" w14:textId="77777777" w:rsidR="002D2518" w:rsidRDefault="002D2518" w:rsidP="002D2518">
      <w:pPr>
        <w:pStyle w:val="NoSpacing"/>
      </w:pPr>
      <w:r>
        <w:tab/>
      </w:r>
      <w:r>
        <w:tab/>
      </w:r>
      <w:proofErr w:type="spellStart"/>
      <w:r>
        <w:t>Hengrave</w:t>
      </w:r>
      <w:proofErr w:type="spellEnd"/>
      <w:r>
        <w:t xml:space="preserve">(q.v.) and John Thatcher of </w:t>
      </w:r>
      <w:proofErr w:type="spellStart"/>
      <w:r>
        <w:t>Wordwell</w:t>
      </w:r>
      <w:proofErr w:type="spellEnd"/>
      <w:r>
        <w:t>(q.v.).</w:t>
      </w:r>
    </w:p>
    <w:p w14:paraId="5C77F8A2" w14:textId="1AAC2DF3" w:rsidR="002D2518" w:rsidRDefault="002D2518" w:rsidP="002D2518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>)</w:t>
      </w:r>
    </w:p>
    <w:p w14:paraId="5A6B76AD" w14:textId="77777777" w:rsidR="00AB0AA2" w:rsidRDefault="00AB0AA2" w:rsidP="002D2518">
      <w:pPr>
        <w:pStyle w:val="NoSpacing"/>
      </w:pPr>
    </w:p>
    <w:p w14:paraId="018A5923" w14:textId="77777777" w:rsidR="002D2518" w:rsidRDefault="002D2518" w:rsidP="002D2518">
      <w:pPr>
        <w:pStyle w:val="NoSpacing"/>
      </w:pPr>
    </w:p>
    <w:p w14:paraId="338A57FA" w14:textId="77777777" w:rsidR="002D2518" w:rsidRDefault="002D2518" w:rsidP="002D2518">
      <w:pPr>
        <w:pStyle w:val="NoSpacing"/>
      </w:pPr>
    </w:p>
    <w:p w14:paraId="5D5DD781" w14:textId="77777777" w:rsidR="002D2518" w:rsidRDefault="002D2518" w:rsidP="002D2518">
      <w:pPr>
        <w:pStyle w:val="NoSpacing"/>
      </w:pPr>
      <w:r>
        <w:t>31 July 2013</w:t>
      </w:r>
    </w:p>
    <w:p w14:paraId="7421525B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8FC06" w14:textId="77777777" w:rsidR="002D2518" w:rsidRDefault="002D2518" w:rsidP="00920DE3">
      <w:pPr>
        <w:spacing w:after="0" w:line="240" w:lineRule="auto"/>
      </w:pPr>
      <w:r>
        <w:separator/>
      </w:r>
    </w:p>
  </w:endnote>
  <w:endnote w:type="continuationSeparator" w:id="0">
    <w:p w14:paraId="2F86A9DE" w14:textId="77777777" w:rsidR="002D2518" w:rsidRDefault="002D25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C647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C2259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156E9F87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A94D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1512A" w14:textId="77777777" w:rsidR="002D2518" w:rsidRDefault="002D2518" w:rsidP="00920DE3">
      <w:pPr>
        <w:spacing w:after="0" w:line="240" w:lineRule="auto"/>
      </w:pPr>
      <w:r>
        <w:separator/>
      </w:r>
    </w:p>
  </w:footnote>
  <w:footnote w:type="continuationSeparator" w:id="0">
    <w:p w14:paraId="3FD5B07B" w14:textId="77777777" w:rsidR="002D2518" w:rsidRDefault="002D25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D251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8F36B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6842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518"/>
    <w:rsid w:val="00120749"/>
    <w:rsid w:val="002D2518"/>
    <w:rsid w:val="00624CAE"/>
    <w:rsid w:val="00920DE3"/>
    <w:rsid w:val="00AB0AA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D75D9"/>
  <w15:docId w15:val="{4A87B9E5-3F81-4915-B7D9-E63D862A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D251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2013-08-31T19:49:00Z</dcterms:created>
  <dcterms:modified xsi:type="dcterms:W3CDTF">2021-08-05T13:09:00Z</dcterms:modified>
</cp:coreProperties>
</file>